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A26E" w14:textId="77777777" w:rsidR="00B25555" w:rsidRDefault="00B25555" w:rsidP="00B255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JONAS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9333A5E" w14:textId="77777777" w:rsidR="00B25555" w:rsidRDefault="00B25555" w:rsidP="00B255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52EAEA" w14:textId="77777777" w:rsidR="00B25555" w:rsidRDefault="00B25555" w:rsidP="00B255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0AC06A" w14:textId="77777777" w:rsidR="00B25555" w:rsidRDefault="00B25555" w:rsidP="00B255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Loughborough,</w:t>
      </w:r>
    </w:p>
    <w:p w14:paraId="54847F31" w14:textId="77777777" w:rsidR="00B25555" w:rsidRDefault="00B25555" w:rsidP="00B255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Chaworth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A106F16" w14:textId="77777777" w:rsidR="00B25555" w:rsidRDefault="00B25555" w:rsidP="00B25555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3829B99" w14:textId="77777777" w:rsidR="00B25555" w:rsidRDefault="00B25555" w:rsidP="00B2555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p.13)</w:t>
      </w:r>
    </w:p>
    <w:p w14:paraId="2498191F" w14:textId="77777777" w:rsidR="00B25555" w:rsidRDefault="00B25555" w:rsidP="00B2555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A087A3F" w14:textId="77777777" w:rsidR="00B25555" w:rsidRDefault="00B25555" w:rsidP="00B2555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246C7BC" w14:textId="77777777" w:rsidR="00B25555" w:rsidRPr="00370585" w:rsidRDefault="00B25555" w:rsidP="00B255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 July 2021</w:t>
      </w:r>
    </w:p>
    <w:p w14:paraId="5034824C" w14:textId="60695315" w:rsidR="00BA00AB" w:rsidRPr="00B2555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255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62DB" w14:textId="77777777" w:rsidR="00B25555" w:rsidRDefault="00B25555" w:rsidP="009139A6">
      <w:r>
        <w:separator/>
      </w:r>
    </w:p>
  </w:endnote>
  <w:endnote w:type="continuationSeparator" w:id="0">
    <w:p w14:paraId="53A24EF5" w14:textId="77777777" w:rsidR="00B25555" w:rsidRDefault="00B255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75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CF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8F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78D08" w14:textId="77777777" w:rsidR="00B25555" w:rsidRDefault="00B25555" w:rsidP="009139A6">
      <w:r>
        <w:separator/>
      </w:r>
    </w:p>
  </w:footnote>
  <w:footnote w:type="continuationSeparator" w:id="0">
    <w:p w14:paraId="64D55DAD" w14:textId="77777777" w:rsidR="00B25555" w:rsidRDefault="00B255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71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93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DC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55"/>
    <w:rsid w:val="000666E0"/>
    <w:rsid w:val="002510B7"/>
    <w:rsid w:val="005C130B"/>
    <w:rsid w:val="00826F5C"/>
    <w:rsid w:val="009139A6"/>
    <w:rsid w:val="009448BB"/>
    <w:rsid w:val="00A3176C"/>
    <w:rsid w:val="00AE65F8"/>
    <w:rsid w:val="00B2555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191CC"/>
  <w15:chartTrackingRefBased/>
  <w15:docId w15:val="{D72C2688-4BF5-4799-9104-CEDD36732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2021-07-25T19:58:00Z</dcterms:created>
  <dcterms:modified xsi:type="dcterms:W3CDTF">2021-07-25T19:58:00Z</dcterms:modified>
</cp:coreProperties>
</file>